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A8" w:rsidRDefault="00266EA8" w:rsidP="009B3B80">
      <w:pPr>
        <w:rPr>
          <w:sz w:val="28"/>
          <w:szCs w:val="28"/>
        </w:rPr>
      </w:pPr>
    </w:p>
    <w:p w:rsidR="00266EA8" w:rsidRDefault="00266EA8" w:rsidP="009B3B80">
      <w:pPr>
        <w:rPr>
          <w:sz w:val="28"/>
          <w:szCs w:val="28"/>
        </w:rPr>
      </w:pPr>
    </w:p>
    <w:p w:rsidR="00266EA8" w:rsidRDefault="00266EA8" w:rsidP="009B3B8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A14CF">
        <w:rPr>
          <w:sz w:val="28"/>
          <w:szCs w:val="28"/>
        </w:rPr>
        <w:t xml:space="preserve">ORARIO SETTIMANALE </w:t>
      </w:r>
      <w:r>
        <w:rPr>
          <w:sz w:val="28"/>
          <w:szCs w:val="28"/>
        </w:rPr>
        <w:t xml:space="preserve">DEFINITIVO </w:t>
      </w:r>
      <w:r w:rsidRPr="00AA14CF">
        <w:rPr>
          <w:sz w:val="28"/>
          <w:szCs w:val="28"/>
        </w:rPr>
        <w:t>COLLABORAT</w:t>
      </w:r>
      <w:r>
        <w:rPr>
          <w:sz w:val="28"/>
          <w:szCs w:val="28"/>
        </w:rPr>
        <w:t>ORI</w:t>
      </w:r>
      <w:r w:rsidRPr="00AA14CF">
        <w:rPr>
          <w:sz w:val="28"/>
          <w:szCs w:val="28"/>
        </w:rPr>
        <w:t xml:space="preserve">  SCOLASTIC</w:t>
      </w:r>
      <w:r>
        <w:rPr>
          <w:sz w:val="28"/>
          <w:szCs w:val="28"/>
        </w:rPr>
        <w:t xml:space="preserve">I - </w:t>
      </w:r>
      <w:r w:rsidRPr="00AA14CF">
        <w:rPr>
          <w:sz w:val="28"/>
          <w:szCs w:val="28"/>
        </w:rPr>
        <w:t xml:space="preserve">ANNO </w:t>
      </w:r>
      <w:r>
        <w:rPr>
          <w:sz w:val="28"/>
          <w:szCs w:val="28"/>
        </w:rPr>
        <w:t>2025</w:t>
      </w:r>
      <w:r w:rsidRPr="00AA14CF">
        <w:rPr>
          <w:sz w:val="28"/>
          <w:szCs w:val="28"/>
        </w:rPr>
        <w:t>/202</w:t>
      </w:r>
      <w:r>
        <w:rPr>
          <w:sz w:val="28"/>
          <w:szCs w:val="28"/>
        </w:rPr>
        <w:t xml:space="preserve">6 - SCUOLA DELL’INFANZIA /PRIMARIA GABIANO </w:t>
      </w:r>
    </w:p>
    <w:p w:rsidR="00266EA8" w:rsidRPr="00763098" w:rsidRDefault="00266EA8" w:rsidP="009B3B80">
      <w:pPr>
        <w:rPr>
          <w:b/>
          <w:color w:val="FF0000"/>
          <w:sz w:val="28"/>
          <w:szCs w:val="28"/>
        </w:rPr>
      </w:pPr>
      <w:r w:rsidRPr="00763098">
        <w:rPr>
          <w:b/>
          <w:color w:val="FF0000"/>
          <w:sz w:val="28"/>
          <w:szCs w:val="28"/>
        </w:rPr>
        <w:t xml:space="preserve">ORARIO GIORNALIERO DI ORE 7.12 </w:t>
      </w:r>
    </w:p>
    <w:tbl>
      <w:tblPr>
        <w:tblW w:w="104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52"/>
        <w:gridCol w:w="1577"/>
        <w:gridCol w:w="1124"/>
        <w:gridCol w:w="1124"/>
        <w:gridCol w:w="1391"/>
        <w:gridCol w:w="1577"/>
        <w:gridCol w:w="1124"/>
        <w:gridCol w:w="1124"/>
      </w:tblGrid>
      <w:tr w:rsidR="00266EA8" w:rsidRPr="005A3A87">
        <w:tc>
          <w:tcPr>
            <w:tcW w:w="1419" w:type="dxa"/>
          </w:tcPr>
          <w:p w:rsidR="00266EA8" w:rsidRPr="005A3A87" w:rsidRDefault="00266EA8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NOME</w:t>
            </w:r>
          </w:p>
          <w:p w:rsidR="00266EA8" w:rsidRPr="005A3A87" w:rsidRDefault="00266EA8" w:rsidP="005A3A8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:rsidR="00266EA8" w:rsidRPr="005A3A87" w:rsidRDefault="00266EA8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GIORNO</w:t>
            </w:r>
          </w:p>
        </w:tc>
        <w:tc>
          <w:tcPr>
            <w:tcW w:w="1124" w:type="dxa"/>
          </w:tcPr>
          <w:p w:rsidR="00266EA8" w:rsidRPr="005A3A87" w:rsidRDefault="00266EA8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ORARIO</w:t>
            </w:r>
          </w:p>
          <w:p w:rsidR="00266EA8" w:rsidRPr="005A3A87" w:rsidRDefault="00266EA8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DALLE</w:t>
            </w:r>
          </w:p>
        </w:tc>
        <w:tc>
          <w:tcPr>
            <w:tcW w:w="1124" w:type="dxa"/>
          </w:tcPr>
          <w:p w:rsidR="00266EA8" w:rsidRPr="005A3A87" w:rsidRDefault="00266EA8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ORARIO</w:t>
            </w:r>
          </w:p>
          <w:p w:rsidR="00266EA8" w:rsidRPr="005A3A87" w:rsidRDefault="00266EA8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ALLE</w:t>
            </w:r>
          </w:p>
        </w:tc>
        <w:tc>
          <w:tcPr>
            <w:tcW w:w="1391" w:type="dxa"/>
          </w:tcPr>
          <w:p w:rsidR="00266EA8" w:rsidRPr="005A3A87" w:rsidRDefault="00266EA8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NOME</w:t>
            </w:r>
          </w:p>
        </w:tc>
        <w:tc>
          <w:tcPr>
            <w:tcW w:w="1577" w:type="dxa"/>
          </w:tcPr>
          <w:p w:rsidR="00266EA8" w:rsidRPr="005A3A87" w:rsidRDefault="00266EA8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GIORNO</w:t>
            </w:r>
          </w:p>
        </w:tc>
        <w:tc>
          <w:tcPr>
            <w:tcW w:w="1124" w:type="dxa"/>
          </w:tcPr>
          <w:p w:rsidR="00266EA8" w:rsidRPr="005A3A87" w:rsidRDefault="00266EA8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ORARIO</w:t>
            </w:r>
          </w:p>
          <w:p w:rsidR="00266EA8" w:rsidRPr="005A3A87" w:rsidRDefault="00266EA8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DALLE</w:t>
            </w:r>
          </w:p>
        </w:tc>
        <w:tc>
          <w:tcPr>
            <w:tcW w:w="1124" w:type="dxa"/>
          </w:tcPr>
          <w:p w:rsidR="00266EA8" w:rsidRPr="005A3A87" w:rsidRDefault="00266EA8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ORARIO</w:t>
            </w:r>
          </w:p>
          <w:p w:rsidR="00266EA8" w:rsidRPr="005A3A87" w:rsidRDefault="00266EA8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ALLE</w:t>
            </w:r>
          </w:p>
        </w:tc>
      </w:tr>
      <w:tr w:rsidR="00266EA8" w:rsidRPr="005A3A87">
        <w:tc>
          <w:tcPr>
            <w:tcW w:w="1419" w:type="dxa"/>
          </w:tcPr>
          <w:p w:rsidR="00266EA8" w:rsidRPr="005A3A87" w:rsidRDefault="00266EA8" w:rsidP="005A3A8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MUSSANO LAURA </w:t>
            </w:r>
          </w:p>
        </w:tc>
        <w:tc>
          <w:tcPr>
            <w:tcW w:w="1577" w:type="dxa"/>
          </w:tcPr>
          <w:p w:rsidR="00266EA8" w:rsidRPr="005A3A87" w:rsidRDefault="00266EA8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LUNEDI</w:t>
            </w:r>
          </w:p>
        </w:tc>
        <w:tc>
          <w:tcPr>
            <w:tcW w:w="1124" w:type="dxa"/>
          </w:tcPr>
          <w:p w:rsidR="00266EA8" w:rsidRPr="005A3A87" w:rsidRDefault="00266EA8" w:rsidP="005A3A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7.15</w:t>
            </w:r>
          </w:p>
        </w:tc>
        <w:tc>
          <w:tcPr>
            <w:tcW w:w="1124" w:type="dxa"/>
          </w:tcPr>
          <w:p w:rsidR="00266EA8" w:rsidRPr="005A3A87" w:rsidRDefault="00266EA8" w:rsidP="0070197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14,27</w:t>
            </w:r>
          </w:p>
        </w:tc>
        <w:tc>
          <w:tcPr>
            <w:tcW w:w="1391" w:type="dxa"/>
          </w:tcPr>
          <w:p w:rsidR="00266EA8" w:rsidRPr="005A3A87" w:rsidRDefault="00266EA8" w:rsidP="005A3A8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LUSONA FIORENZA </w:t>
            </w:r>
          </w:p>
        </w:tc>
        <w:tc>
          <w:tcPr>
            <w:tcW w:w="1577" w:type="dxa"/>
          </w:tcPr>
          <w:p w:rsidR="00266EA8" w:rsidRPr="005A3A87" w:rsidRDefault="00266EA8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LUNEDI</w:t>
            </w:r>
          </w:p>
        </w:tc>
        <w:tc>
          <w:tcPr>
            <w:tcW w:w="1124" w:type="dxa"/>
          </w:tcPr>
          <w:p w:rsidR="00266EA8" w:rsidRPr="005A3A87" w:rsidRDefault="00266EA8" w:rsidP="005A3A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10,30</w:t>
            </w:r>
          </w:p>
        </w:tc>
        <w:tc>
          <w:tcPr>
            <w:tcW w:w="1124" w:type="dxa"/>
          </w:tcPr>
          <w:p w:rsidR="00266EA8" w:rsidRPr="005A3A87" w:rsidRDefault="00266EA8" w:rsidP="005A3A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17,42</w:t>
            </w:r>
          </w:p>
        </w:tc>
      </w:tr>
      <w:tr w:rsidR="00266EA8" w:rsidRPr="005A3A87">
        <w:tc>
          <w:tcPr>
            <w:tcW w:w="1419" w:type="dxa"/>
          </w:tcPr>
          <w:p w:rsidR="00266EA8" w:rsidRPr="005A3A87" w:rsidRDefault="00266EA8" w:rsidP="005A3A8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MUSSANO LAURA </w:t>
            </w:r>
          </w:p>
        </w:tc>
        <w:tc>
          <w:tcPr>
            <w:tcW w:w="1577" w:type="dxa"/>
          </w:tcPr>
          <w:p w:rsidR="00266EA8" w:rsidRPr="005A3A87" w:rsidRDefault="00266EA8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MARTEDI</w:t>
            </w:r>
          </w:p>
        </w:tc>
        <w:tc>
          <w:tcPr>
            <w:tcW w:w="1124" w:type="dxa"/>
          </w:tcPr>
          <w:p w:rsidR="00266EA8" w:rsidRPr="005A3A87" w:rsidRDefault="00266EA8" w:rsidP="005A3A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7.15</w:t>
            </w:r>
          </w:p>
        </w:tc>
        <w:tc>
          <w:tcPr>
            <w:tcW w:w="1124" w:type="dxa"/>
          </w:tcPr>
          <w:p w:rsidR="00266EA8" w:rsidRPr="005A3A87" w:rsidRDefault="00266EA8" w:rsidP="005A3A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14.27</w:t>
            </w:r>
          </w:p>
        </w:tc>
        <w:tc>
          <w:tcPr>
            <w:tcW w:w="1391" w:type="dxa"/>
          </w:tcPr>
          <w:p w:rsidR="00266EA8" w:rsidRPr="005A3A87" w:rsidRDefault="00266EA8" w:rsidP="00990CD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LUSONA FIORENZA </w:t>
            </w:r>
          </w:p>
        </w:tc>
        <w:tc>
          <w:tcPr>
            <w:tcW w:w="1577" w:type="dxa"/>
          </w:tcPr>
          <w:p w:rsidR="00266EA8" w:rsidRPr="005A3A87" w:rsidRDefault="00266EA8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MARTEDI</w:t>
            </w:r>
          </w:p>
        </w:tc>
        <w:tc>
          <w:tcPr>
            <w:tcW w:w="1124" w:type="dxa"/>
          </w:tcPr>
          <w:p w:rsidR="00266EA8" w:rsidRPr="005A3A87" w:rsidRDefault="00266EA8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10.30</w:t>
            </w:r>
          </w:p>
        </w:tc>
        <w:tc>
          <w:tcPr>
            <w:tcW w:w="1124" w:type="dxa"/>
          </w:tcPr>
          <w:p w:rsidR="00266EA8" w:rsidRPr="005A3A87" w:rsidRDefault="00266EA8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17.42</w:t>
            </w:r>
          </w:p>
        </w:tc>
      </w:tr>
      <w:tr w:rsidR="00266EA8" w:rsidRPr="005A3A87">
        <w:tc>
          <w:tcPr>
            <w:tcW w:w="1419" w:type="dxa"/>
          </w:tcPr>
          <w:p w:rsidR="00266EA8" w:rsidRPr="005A3A87" w:rsidRDefault="00266EA8" w:rsidP="005A3A8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MUSSANO LAURA</w:t>
            </w:r>
          </w:p>
        </w:tc>
        <w:tc>
          <w:tcPr>
            <w:tcW w:w="1577" w:type="dxa"/>
          </w:tcPr>
          <w:p w:rsidR="00266EA8" w:rsidRPr="005A3A87" w:rsidRDefault="00266EA8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MERCOLEDI</w:t>
            </w:r>
          </w:p>
        </w:tc>
        <w:tc>
          <w:tcPr>
            <w:tcW w:w="1124" w:type="dxa"/>
          </w:tcPr>
          <w:p w:rsidR="00266EA8" w:rsidRPr="005A3A87" w:rsidRDefault="00266EA8" w:rsidP="005A3A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7.15</w:t>
            </w:r>
          </w:p>
        </w:tc>
        <w:tc>
          <w:tcPr>
            <w:tcW w:w="1124" w:type="dxa"/>
          </w:tcPr>
          <w:p w:rsidR="00266EA8" w:rsidRPr="005A3A87" w:rsidRDefault="00266EA8" w:rsidP="005A3A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14.27</w:t>
            </w:r>
          </w:p>
        </w:tc>
        <w:tc>
          <w:tcPr>
            <w:tcW w:w="1391" w:type="dxa"/>
          </w:tcPr>
          <w:p w:rsidR="00266EA8" w:rsidRPr="005A3A87" w:rsidRDefault="00266EA8" w:rsidP="00990CD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LUSONA FIORENZA </w:t>
            </w:r>
          </w:p>
        </w:tc>
        <w:tc>
          <w:tcPr>
            <w:tcW w:w="1577" w:type="dxa"/>
          </w:tcPr>
          <w:p w:rsidR="00266EA8" w:rsidRPr="005A3A87" w:rsidRDefault="00266EA8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MERCOLEDI</w:t>
            </w:r>
          </w:p>
        </w:tc>
        <w:tc>
          <w:tcPr>
            <w:tcW w:w="1124" w:type="dxa"/>
          </w:tcPr>
          <w:p w:rsidR="00266EA8" w:rsidRPr="005A3A87" w:rsidRDefault="00266EA8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10.30</w:t>
            </w:r>
          </w:p>
        </w:tc>
        <w:tc>
          <w:tcPr>
            <w:tcW w:w="1124" w:type="dxa"/>
          </w:tcPr>
          <w:p w:rsidR="00266EA8" w:rsidRPr="005A3A87" w:rsidRDefault="00266EA8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17.42</w:t>
            </w:r>
          </w:p>
        </w:tc>
      </w:tr>
      <w:tr w:rsidR="00266EA8" w:rsidRPr="005A3A87">
        <w:tc>
          <w:tcPr>
            <w:tcW w:w="1419" w:type="dxa"/>
          </w:tcPr>
          <w:p w:rsidR="00266EA8" w:rsidRPr="005A3A87" w:rsidRDefault="00266EA8" w:rsidP="005A3A8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MUSSANO LAURA</w:t>
            </w:r>
          </w:p>
        </w:tc>
        <w:tc>
          <w:tcPr>
            <w:tcW w:w="1577" w:type="dxa"/>
          </w:tcPr>
          <w:p w:rsidR="00266EA8" w:rsidRPr="005A3A87" w:rsidRDefault="00266EA8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GIOVEDI</w:t>
            </w:r>
          </w:p>
        </w:tc>
        <w:tc>
          <w:tcPr>
            <w:tcW w:w="1124" w:type="dxa"/>
          </w:tcPr>
          <w:p w:rsidR="00266EA8" w:rsidRPr="005A3A87" w:rsidRDefault="00266EA8" w:rsidP="005A3A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7,15</w:t>
            </w:r>
          </w:p>
        </w:tc>
        <w:tc>
          <w:tcPr>
            <w:tcW w:w="1124" w:type="dxa"/>
          </w:tcPr>
          <w:p w:rsidR="00266EA8" w:rsidRPr="005A3A87" w:rsidRDefault="00266EA8" w:rsidP="005A3A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14,27</w:t>
            </w:r>
          </w:p>
        </w:tc>
        <w:tc>
          <w:tcPr>
            <w:tcW w:w="1391" w:type="dxa"/>
          </w:tcPr>
          <w:p w:rsidR="00266EA8" w:rsidRPr="005A3A87" w:rsidRDefault="00266EA8" w:rsidP="00990CD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LUSONA FIORENZA </w:t>
            </w:r>
          </w:p>
        </w:tc>
        <w:tc>
          <w:tcPr>
            <w:tcW w:w="1577" w:type="dxa"/>
          </w:tcPr>
          <w:p w:rsidR="00266EA8" w:rsidRPr="005A3A87" w:rsidRDefault="00266EA8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GIOVEDI</w:t>
            </w:r>
          </w:p>
        </w:tc>
        <w:tc>
          <w:tcPr>
            <w:tcW w:w="1124" w:type="dxa"/>
          </w:tcPr>
          <w:p w:rsidR="00266EA8" w:rsidRPr="005A3A87" w:rsidRDefault="00266EA8" w:rsidP="005A3A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10,30</w:t>
            </w:r>
          </w:p>
        </w:tc>
        <w:tc>
          <w:tcPr>
            <w:tcW w:w="1124" w:type="dxa"/>
          </w:tcPr>
          <w:p w:rsidR="00266EA8" w:rsidRPr="005A3A87" w:rsidRDefault="00266EA8" w:rsidP="005A3A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17,42</w:t>
            </w:r>
          </w:p>
        </w:tc>
      </w:tr>
      <w:tr w:rsidR="00266EA8" w:rsidRPr="005A3A87">
        <w:tc>
          <w:tcPr>
            <w:tcW w:w="1419" w:type="dxa"/>
          </w:tcPr>
          <w:p w:rsidR="00266EA8" w:rsidRPr="005A3A87" w:rsidRDefault="00266EA8" w:rsidP="005A3A8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MUSSANO</w:t>
            </w:r>
            <w:bookmarkStart w:id="0" w:name="_GoBack"/>
            <w:bookmarkEnd w:id="0"/>
            <w:r>
              <w:rPr>
                <w:b/>
                <w:sz w:val="28"/>
                <w:szCs w:val="28"/>
              </w:rPr>
              <w:t xml:space="preserve"> LAURA </w:t>
            </w:r>
          </w:p>
        </w:tc>
        <w:tc>
          <w:tcPr>
            <w:tcW w:w="1577" w:type="dxa"/>
          </w:tcPr>
          <w:p w:rsidR="00266EA8" w:rsidRPr="005A3A87" w:rsidRDefault="00266EA8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VENERDI</w:t>
            </w:r>
          </w:p>
        </w:tc>
        <w:tc>
          <w:tcPr>
            <w:tcW w:w="1124" w:type="dxa"/>
          </w:tcPr>
          <w:p w:rsidR="00266EA8" w:rsidRPr="005A3A87" w:rsidRDefault="00266EA8" w:rsidP="005A3A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7,15</w:t>
            </w:r>
          </w:p>
        </w:tc>
        <w:tc>
          <w:tcPr>
            <w:tcW w:w="1124" w:type="dxa"/>
          </w:tcPr>
          <w:p w:rsidR="00266EA8" w:rsidRPr="005A3A87" w:rsidRDefault="00266EA8" w:rsidP="005A3A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14,27 </w:t>
            </w:r>
          </w:p>
        </w:tc>
        <w:tc>
          <w:tcPr>
            <w:tcW w:w="1391" w:type="dxa"/>
          </w:tcPr>
          <w:p w:rsidR="00266EA8" w:rsidRPr="005A3A87" w:rsidRDefault="00266EA8" w:rsidP="00990CD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LUSONA FIORENZA </w:t>
            </w:r>
          </w:p>
        </w:tc>
        <w:tc>
          <w:tcPr>
            <w:tcW w:w="1577" w:type="dxa"/>
          </w:tcPr>
          <w:p w:rsidR="00266EA8" w:rsidRPr="005A3A87" w:rsidRDefault="00266EA8" w:rsidP="005A3A87">
            <w:pPr>
              <w:spacing w:after="0" w:line="240" w:lineRule="auto"/>
              <w:rPr>
                <w:sz w:val="28"/>
                <w:szCs w:val="28"/>
              </w:rPr>
            </w:pPr>
            <w:r w:rsidRPr="005A3A87">
              <w:rPr>
                <w:sz w:val="28"/>
                <w:szCs w:val="28"/>
              </w:rPr>
              <w:t>VENERDI</w:t>
            </w:r>
          </w:p>
        </w:tc>
        <w:tc>
          <w:tcPr>
            <w:tcW w:w="1124" w:type="dxa"/>
          </w:tcPr>
          <w:p w:rsidR="00266EA8" w:rsidRPr="005A3A87" w:rsidRDefault="00266EA8" w:rsidP="005A3A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10,30</w:t>
            </w:r>
          </w:p>
        </w:tc>
        <w:tc>
          <w:tcPr>
            <w:tcW w:w="1124" w:type="dxa"/>
          </w:tcPr>
          <w:p w:rsidR="00266EA8" w:rsidRPr="005A3A87" w:rsidRDefault="00266EA8" w:rsidP="005A3A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17,42</w:t>
            </w:r>
          </w:p>
        </w:tc>
      </w:tr>
    </w:tbl>
    <w:p w:rsidR="00266EA8" w:rsidRDefault="00266EA8" w:rsidP="009B3B80"/>
    <w:sectPr w:rsidR="00266EA8" w:rsidSect="00F82AD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283"/>
  <w:doNotHyphenateCaps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14CF"/>
    <w:rsid w:val="00034E37"/>
    <w:rsid w:val="000432D7"/>
    <w:rsid w:val="000F1EE5"/>
    <w:rsid w:val="001B1B47"/>
    <w:rsid w:val="00242714"/>
    <w:rsid w:val="00266EA8"/>
    <w:rsid w:val="00272671"/>
    <w:rsid w:val="00284D70"/>
    <w:rsid w:val="002A3A50"/>
    <w:rsid w:val="002D5AB0"/>
    <w:rsid w:val="00302BDF"/>
    <w:rsid w:val="003059D4"/>
    <w:rsid w:val="00335F3C"/>
    <w:rsid w:val="00346DD0"/>
    <w:rsid w:val="003B172E"/>
    <w:rsid w:val="003B65FD"/>
    <w:rsid w:val="003E5EAB"/>
    <w:rsid w:val="004A4CD0"/>
    <w:rsid w:val="00513389"/>
    <w:rsid w:val="00560AE3"/>
    <w:rsid w:val="00586BAF"/>
    <w:rsid w:val="005972B0"/>
    <w:rsid w:val="005A3A87"/>
    <w:rsid w:val="005C0298"/>
    <w:rsid w:val="005C4497"/>
    <w:rsid w:val="005C4E8F"/>
    <w:rsid w:val="006460B1"/>
    <w:rsid w:val="006D3223"/>
    <w:rsid w:val="0070197B"/>
    <w:rsid w:val="007060D5"/>
    <w:rsid w:val="00730E6F"/>
    <w:rsid w:val="00735B21"/>
    <w:rsid w:val="00741DCD"/>
    <w:rsid w:val="00750F1A"/>
    <w:rsid w:val="00763098"/>
    <w:rsid w:val="00763CF2"/>
    <w:rsid w:val="0077363A"/>
    <w:rsid w:val="00797295"/>
    <w:rsid w:val="00872B39"/>
    <w:rsid w:val="008B5E32"/>
    <w:rsid w:val="008D4407"/>
    <w:rsid w:val="008E3DD6"/>
    <w:rsid w:val="008F76C5"/>
    <w:rsid w:val="0094683E"/>
    <w:rsid w:val="0095133C"/>
    <w:rsid w:val="00972037"/>
    <w:rsid w:val="00990CD0"/>
    <w:rsid w:val="00995837"/>
    <w:rsid w:val="0099600D"/>
    <w:rsid w:val="009A0336"/>
    <w:rsid w:val="009B3B80"/>
    <w:rsid w:val="009F2320"/>
    <w:rsid w:val="00A25DB5"/>
    <w:rsid w:val="00A40733"/>
    <w:rsid w:val="00A93498"/>
    <w:rsid w:val="00AA14CF"/>
    <w:rsid w:val="00AB0CC4"/>
    <w:rsid w:val="00BB4971"/>
    <w:rsid w:val="00C74026"/>
    <w:rsid w:val="00CD6E84"/>
    <w:rsid w:val="00D442D2"/>
    <w:rsid w:val="00D84C74"/>
    <w:rsid w:val="00D8768D"/>
    <w:rsid w:val="00DA267E"/>
    <w:rsid w:val="00DA561A"/>
    <w:rsid w:val="00DE4DF1"/>
    <w:rsid w:val="00DF10D5"/>
    <w:rsid w:val="00E31EF1"/>
    <w:rsid w:val="00F070BB"/>
    <w:rsid w:val="00F82ADD"/>
    <w:rsid w:val="00FA7BF4"/>
    <w:rsid w:val="00FB0508"/>
    <w:rsid w:val="00FB5D1B"/>
    <w:rsid w:val="00FD4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63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A14C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1</Pages>
  <Words>87</Words>
  <Characters>501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ORARIO SETTIMANALE DEFINITIVO COLLABORATORI  SCOLASTICI  - ANNO 2024/2025 - SCUOLA DELL’INFANZIA DI MURISENGO</dc:title>
  <dc:subject/>
  <dc:creator>Emanuele</dc:creator>
  <cp:keywords/>
  <dc:description/>
  <cp:lastModifiedBy>User</cp:lastModifiedBy>
  <cp:revision>9</cp:revision>
  <cp:lastPrinted>2025-09-22T14:16:00Z</cp:lastPrinted>
  <dcterms:created xsi:type="dcterms:W3CDTF">2025-08-25T09:51:00Z</dcterms:created>
  <dcterms:modified xsi:type="dcterms:W3CDTF">2025-09-22T14:17:00Z</dcterms:modified>
</cp:coreProperties>
</file>